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823E08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fldSimple w:instr=" DOCPROPERTY  TSG/WGRef  \* MERGEFORMAT ">
        <w:r w:rsidRPr="00CC023E">
          <w:rPr>
            <w:b/>
            <w:sz w:val="24"/>
          </w:rPr>
          <w:t>RAN5</w:t>
        </w:r>
      </w:fldSimple>
      <w:r w:rsidRPr="00CC023E">
        <w:rPr>
          <w:b/>
          <w:sz w:val="24"/>
        </w:rPr>
        <w:t xml:space="preserve"> Meeting #</w:t>
      </w:r>
      <w:r w:rsidR="00B6319C">
        <w:rPr>
          <w:b/>
          <w:sz w:val="24"/>
        </w:rPr>
        <w:t>9</w:t>
      </w:r>
      <w:r w:rsidR="00E35495">
        <w:rPr>
          <w:b/>
          <w:sz w:val="24"/>
        </w:rPr>
        <w:t>0-e</w:t>
      </w:r>
      <w:r w:rsidR="00854A16" w:rsidRPr="00823E08">
        <w:fldChar w:fldCharType="begin"/>
      </w:r>
      <w:r w:rsidR="00854A16" w:rsidRPr="00823E08">
        <w:instrText xml:space="preserve"> DOCPROPERTY  MtgTitle  \* MERGEFORMAT </w:instrText>
      </w:r>
      <w:r w:rsidR="00854A16" w:rsidRPr="00823E08">
        <w:fldChar w:fldCharType="end"/>
      </w:r>
      <w:r w:rsidR="00854A16" w:rsidRPr="00823E08">
        <w:rPr>
          <w:b/>
          <w:i/>
          <w:sz w:val="28"/>
        </w:rPr>
        <w:tab/>
      </w:r>
      <w:r w:rsidR="002A0AEF" w:rsidRPr="002A0AEF">
        <w:rPr>
          <w:b/>
          <w:sz w:val="28"/>
        </w:rPr>
        <w:t>R5-2</w:t>
      </w:r>
      <w:r w:rsidR="00E35495">
        <w:rPr>
          <w:b/>
          <w:sz w:val="28"/>
        </w:rPr>
        <w:t>101</w:t>
      </w:r>
      <w:r w:rsidR="00F637A7">
        <w:rPr>
          <w:b/>
          <w:sz w:val="28"/>
        </w:rPr>
        <w:t>68</w:t>
      </w:r>
    </w:p>
    <w:p w:rsidR="00854A16" w:rsidRPr="00823E08" w:rsidRDefault="00E35495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637A7" w:rsidRPr="00F637A7">
        <w:rPr>
          <w:rFonts w:ascii="Arial" w:hAnsi="Arial"/>
          <w:sz w:val="24"/>
        </w:rPr>
        <w:t>4.3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095B47" w:rsidRPr="002A0AEF">
        <w:rPr>
          <w:rFonts w:ascii="Arial" w:hAnsi="Arial"/>
          <w:sz w:val="24"/>
        </w:rPr>
        <w:t>Samsung</w:t>
      </w:r>
      <w:r w:rsidR="00F637A7">
        <w:rPr>
          <w:rFonts w:ascii="Arial" w:hAnsi="Arial"/>
          <w:sz w:val="24"/>
        </w:rPr>
        <w:t>, Ericsson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F637A7" w:rsidRPr="00F637A7">
        <w:rPr>
          <w:rFonts w:ascii="Arial" w:hAnsi="Arial"/>
          <w:sz w:val="24"/>
        </w:rPr>
        <w:t>New RAN5 PRD-19 on RAN5 WP Template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F637A7">
        <w:rPr>
          <w:rFonts w:ascii="Arial" w:hAnsi="Arial"/>
          <w:sz w:val="24"/>
        </w:rPr>
        <w:t>Approval</w:t>
      </w:r>
    </w:p>
    <w:p w:rsidR="0000359F" w:rsidRDefault="0000359F" w:rsidP="00902E6C">
      <w:pPr>
        <w:pStyle w:val="Heading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Start w:id="5" w:name="_GoBack"/>
      <w:bookmarkEnd w:id="3"/>
      <w:bookmarkEnd w:id="4"/>
      <w:bookmarkEnd w:id="5"/>
    </w:p>
    <w:p w:rsidR="00F637A7" w:rsidRDefault="00F637A7" w:rsidP="00C24209">
      <w:r>
        <w:t>RAN5#89 agreed the development and utilisation of a unified excel base template for RAN5 WPs.</w:t>
      </w:r>
    </w:p>
    <w:p w:rsidR="00F637A7" w:rsidRDefault="00F637A7" w:rsidP="00C24209">
      <w:r>
        <w:t>During the development of the template and the conversion of the existing RAN5 WP to use the template it was determined that a RAN5 PRD on the topic would be beneficial to provide a single reference and storage for the Template together with an extensive guidance how to use it.</w:t>
      </w:r>
    </w:p>
    <w:p w:rsidR="000C1FE3" w:rsidRDefault="00F637A7" w:rsidP="000C1FE3">
      <w:r>
        <w:t xml:space="preserve">The present </w:t>
      </w:r>
      <w:r w:rsidRPr="00F637A7">
        <w:t>R5-210168</w:t>
      </w:r>
      <w:r>
        <w:t xml:space="preserve"> contains together with the present Introduction document the following</w:t>
      </w:r>
    </w:p>
    <w:p w:rsidR="00F637A7" w:rsidRDefault="00F637A7" w:rsidP="00854A16">
      <w:pPr>
        <w:rPr>
          <w:rStyle w:val="PLChar"/>
          <w:sz w:val="20"/>
        </w:rPr>
      </w:pPr>
      <w:r w:rsidRPr="00F637A7">
        <w:rPr>
          <w:rStyle w:val="PLChar"/>
          <w:sz w:val="20"/>
        </w:rPr>
        <w:t>Generic WP template v2.0-6.xlsm</w:t>
      </w:r>
    </w:p>
    <w:p w:rsidR="00F637A7" w:rsidRDefault="00F637A7" w:rsidP="00854A16">
      <w:pPr>
        <w:rPr>
          <w:rStyle w:val="PLChar"/>
          <w:sz w:val="20"/>
        </w:rPr>
      </w:pPr>
      <w:r w:rsidRPr="00F637A7">
        <w:rPr>
          <w:rStyle w:val="PLChar"/>
          <w:sz w:val="20"/>
        </w:rPr>
        <w:t>RAN5_PRD19_v10</w:t>
      </w:r>
      <w:r>
        <w:rPr>
          <w:rStyle w:val="PLChar"/>
          <w:sz w:val="20"/>
        </w:rPr>
        <w:t>0</w:t>
      </w:r>
    </w:p>
    <w:p w:rsidR="00F637A7" w:rsidRDefault="00F637A7" w:rsidP="00854A16">
      <w:proofErr w:type="gramStart"/>
      <w:r>
        <w:t>and</w:t>
      </w:r>
      <w:proofErr w:type="gramEnd"/>
      <w:r>
        <w:t xml:space="preserve"> is submitted here for approval.</w:t>
      </w:r>
    </w:p>
    <w:p w:rsidR="00F637A7" w:rsidRDefault="00F637A7" w:rsidP="00854A16"/>
    <w:sectPr w:rsidR="00F637A7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B3A" w:rsidRDefault="00E46B3A">
      <w:r>
        <w:separator/>
      </w:r>
    </w:p>
  </w:endnote>
  <w:endnote w:type="continuationSeparator" w:id="0">
    <w:p w:rsidR="00E46B3A" w:rsidRDefault="00E4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637A7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B3A" w:rsidRDefault="00E46B3A">
      <w:r>
        <w:separator/>
      </w:r>
    </w:p>
  </w:footnote>
  <w:footnote w:type="continuationSeparator" w:id="0">
    <w:p w:rsidR="00E46B3A" w:rsidRDefault="00E46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8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1FE3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E7663"/>
    <w:rsid w:val="000F14D8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5368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319C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6C4F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5495"/>
    <w:rsid w:val="00E36006"/>
    <w:rsid w:val="00E4102D"/>
    <w:rsid w:val="00E4488A"/>
    <w:rsid w:val="00E44BA5"/>
    <w:rsid w:val="00E45360"/>
    <w:rsid w:val="00E45665"/>
    <w:rsid w:val="00E45931"/>
    <w:rsid w:val="00E46B3A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7A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B7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655C719B-BFAC-42A7-958D-02B6252B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,31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semiHidden/>
    <w:rsid w:val="00AA4EED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4EED"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 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F9EEB8-A1A6-4A6A-9B51-CAB5E5D99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848</CharactersWithSpaces>
  <SharedDoc>false</SharedDoc>
  <HLinks>
    <vt:vector size="30" baseType="variant">
      <vt:variant>
        <vt:i4>5439602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5701745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ftp://ftp.3gpp.org/tsg_ran/WG5_Test_ex-T1/TSGR5_88_Electronic/Docs/R5-203760.zip</vt:lpwstr>
      </vt:variant>
      <vt:variant>
        <vt:lpwstr/>
      </vt:variant>
      <vt:variant>
        <vt:i4>5439602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SB210101</cp:lastModifiedBy>
  <cp:revision>2</cp:revision>
  <cp:lastPrinted>2009-01-20T12:46:00Z</cp:lastPrinted>
  <dcterms:created xsi:type="dcterms:W3CDTF">2021-02-05T13:14:00Z</dcterms:created>
  <dcterms:modified xsi:type="dcterms:W3CDTF">2021-02-05T13:14:00Z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